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F2C51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2F2C51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Ludyczne formy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5219D6" w:rsidP="00521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19D6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521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19D6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219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B4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B4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B493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CB49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B49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zrozumienie tych form kultury ukierunkowanych na rozrywkę, zabawę by poprzez nie wydobyć obraz współczesnego człowieka – odbiorcy i twórcy kultury. Chodzi zatem o przyswojenie wiedzy z zakresu kultury podlegającej nieustannym zmianom wypływającym z potrzeby zabawy.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8105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zwrócenie uwagi na wszechobecność ludycznych form kultury poprzez media i nieustanny rozwój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technolologiczny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72232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człowieku, jego potrzebach, które skłaniają go do stworzenia różnych form kulturowych służących zabawie.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Roumie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też złożoność zjawisk kulturowych we współczesnym świecie w dobie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technologi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B72232" w:rsidRPr="00B169DF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o </w:t>
            </w:r>
            <w:r w:rsidR="00D950CC">
              <w:rPr>
                <w:rFonts w:ascii="Corbel" w:hAnsi="Corbel"/>
                <w:b w:val="0"/>
                <w:smallCaps w:val="0"/>
                <w:szCs w:val="24"/>
              </w:rPr>
              <w:t>zjawisku jakim jest kultura masowa i jej ludycznej funkcji.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kultury masowej. Potrafi też wykorzystywać materiały do analizy badawczej.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daną formę kulturową jako właśnie ludyczną.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5219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50B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 świadomie poruszając się w obszarze kultury masowej. Potrafi dokonać wyboru tych form medialnych, które są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nosnikami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wyższych wartości. 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Ludyczność – definicja człowieka i kultury</w:t>
            </w:r>
          </w:p>
        </w:tc>
      </w:tr>
      <w:tr w:rsidR="0085747A" w:rsidRPr="00B169DF" w:rsidTr="00923D7D">
        <w:tc>
          <w:tcPr>
            <w:tcW w:w="9639" w:type="dxa"/>
          </w:tcPr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Ekspansja ludyczności w dobie Internetu. Różne formy ludyczności w świecie wirtualnym. 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Kultura masowa jako zachęta do nieustannego karnawału. Kreowanie potrzeb niekończącego się świętowania.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Social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media, tik – tok jako potrzeba widowiska i jarmarku dnia codziennego. </w:t>
            </w:r>
          </w:p>
          <w:p w:rsidR="00B72232" w:rsidRDefault="00295695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proofErr w:type="spellStart"/>
            <w:r>
              <w:rPr>
                <w:rFonts w:ascii="Corbel" w:hAnsi="Corbel"/>
                <w:smallCaps/>
                <w:szCs w:val="24"/>
              </w:rPr>
              <w:t>KArnawalizacja</w:t>
            </w:r>
            <w:proofErr w:type="spellEnd"/>
            <w:r>
              <w:rPr>
                <w:rFonts w:ascii="Corbel" w:hAnsi="Corbel"/>
                <w:smallCaps/>
                <w:szCs w:val="24"/>
              </w:rPr>
              <w:t xml:space="preserve"> jako sposób </w:t>
            </w:r>
            <w:r w:rsidR="00B72232">
              <w:rPr>
                <w:rFonts w:ascii="Corbel" w:hAnsi="Corbel"/>
                <w:smallCaps/>
                <w:szCs w:val="24"/>
              </w:rPr>
              <w:t>życia uczestn</w:t>
            </w:r>
            <w:r>
              <w:rPr>
                <w:rFonts w:ascii="Corbel" w:hAnsi="Corbel"/>
                <w:smallCaps/>
                <w:szCs w:val="24"/>
              </w:rPr>
              <w:t>ika kultury masowej i z nim zwią</w:t>
            </w:r>
            <w:r w:rsidR="00B72232">
              <w:rPr>
                <w:rFonts w:ascii="Corbel" w:hAnsi="Corbel"/>
                <w:smallCaps/>
                <w:szCs w:val="24"/>
              </w:rPr>
              <w:t xml:space="preserve">zanego świata wirtualnego. </w:t>
            </w:r>
          </w:p>
          <w:p w:rsidR="00D950CC" w:rsidRDefault="00D950CC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proofErr w:type="spellStart"/>
            <w:r>
              <w:rPr>
                <w:rFonts w:ascii="Corbel" w:hAnsi="Corbel"/>
                <w:smallCaps/>
                <w:szCs w:val="24"/>
              </w:rPr>
              <w:t>Karnawalizacja</w:t>
            </w:r>
            <w:proofErr w:type="spellEnd"/>
            <w:r>
              <w:rPr>
                <w:rFonts w:ascii="Corbel" w:hAnsi="Corbel"/>
                <w:smallCaps/>
                <w:szCs w:val="24"/>
              </w:rPr>
              <w:t xml:space="preserve"> jako „żywy duch” prze</w:t>
            </w:r>
            <w:r w:rsidR="00295695">
              <w:rPr>
                <w:rFonts w:ascii="Corbel" w:hAnsi="Corbel"/>
                <w:smallCaps/>
                <w:szCs w:val="24"/>
              </w:rPr>
              <w:t>kraczanie konwencji i obowiązują</w:t>
            </w:r>
            <w:r>
              <w:rPr>
                <w:rFonts w:ascii="Corbel" w:hAnsi="Corbel"/>
                <w:smallCaps/>
                <w:szCs w:val="24"/>
              </w:rPr>
              <w:t>cych</w:t>
            </w:r>
            <w:r w:rsidR="00295695">
              <w:rPr>
                <w:rFonts w:ascii="Corbel" w:hAnsi="Corbel"/>
                <w:smallCaps/>
                <w:szCs w:val="24"/>
              </w:rPr>
              <w:t xml:space="preserve"> zasad życia społecznego. Wartoś</w:t>
            </w:r>
            <w:r>
              <w:rPr>
                <w:rFonts w:ascii="Corbel" w:hAnsi="Corbel"/>
                <w:smallCaps/>
                <w:szCs w:val="24"/>
              </w:rPr>
              <w:t>ć ludycznych form kulturowych.</w:t>
            </w:r>
          </w:p>
          <w:p w:rsidR="00B72232" w:rsidRPr="00B72232" w:rsidRDefault="00B72232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B49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CB4939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 trakcie zajęć</w:t>
            </w:r>
          </w:p>
        </w:tc>
        <w:tc>
          <w:tcPr>
            <w:tcW w:w="2126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0BD7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 przedmiotu</w:t>
            </w:r>
            <w:r w:rsidR="00295695">
              <w:rPr>
                <w:rFonts w:ascii="Corbel" w:hAnsi="Corbel"/>
                <w:b w:val="0"/>
                <w:smallCaps w:val="0"/>
                <w:szCs w:val="24"/>
              </w:rPr>
              <w:t>. Warunkiem zaliczenia przedmiotu jest wiedza z zakresu antropologii i kultury współczesnej. Ponadto wymagana jest aktywność na zajęciach, która przejawia się w dyskusji, pracy w grupie, analizie tekstu. 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na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Ludyczność w języku i literaturze,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red. A. </w:t>
            </w:r>
            <w:proofErr w:type="spellStart"/>
            <w:r w:rsidR="006B2FD8">
              <w:rPr>
                <w:rFonts w:ascii="Corbel" w:hAnsi="Corbel"/>
                <w:b w:val="0"/>
                <w:smallCaps w:val="0"/>
                <w:szCs w:val="24"/>
              </w:rPr>
              <w:t>Niekrewicz</w:t>
            </w:r>
            <w:proofErr w:type="spellEnd"/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, B. Walczak, J. Żurawska – </w:t>
            </w:r>
            <w:proofErr w:type="spellStart"/>
            <w:r w:rsidR="006B2FD8">
              <w:rPr>
                <w:rFonts w:ascii="Corbel" w:hAnsi="Corbel"/>
                <w:b w:val="0"/>
                <w:smallCaps w:val="0"/>
                <w:szCs w:val="24"/>
              </w:rPr>
              <w:t>Chaszczewska</w:t>
            </w:r>
            <w:proofErr w:type="spellEnd"/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6B2FD8" w:rsidRPr="006B2FD8" w:rsidRDefault="006B2FD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Huizinga,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Homo ludens: zabawa jako źródło kultury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6B2FD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="006B2FD8">
              <w:rPr>
                <w:rFonts w:ascii="Corbel" w:hAnsi="Corbel"/>
                <w:b w:val="0"/>
                <w:smallCaps w:val="0"/>
                <w:szCs w:val="24"/>
              </w:rPr>
              <w:t>Kozowski</w:t>
            </w:r>
            <w:proofErr w:type="spellEnd"/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Samotny hulaka: Rzecz o </w:t>
            </w:r>
            <w:proofErr w:type="spellStart"/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>protokulturze</w:t>
            </w:r>
            <w:proofErr w:type="spellEnd"/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ery  pop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7CA" w:rsidRDefault="00EA17CA" w:rsidP="00C16ABF">
      <w:pPr>
        <w:spacing w:after="0" w:line="240" w:lineRule="auto"/>
      </w:pPr>
      <w:r>
        <w:separator/>
      </w:r>
    </w:p>
  </w:endnote>
  <w:endnote w:type="continuationSeparator" w:id="0">
    <w:p w:rsidR="00EA17CA" w:rsidRDefault="00EA17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7CA" w:rsidRDefault="00EA17CA" w:rsidP="00C16ABF">
      <w:pPr>
        <w:spacing w:after="0" w:line="240" w:lineRule="auto"/>
      </w:pPr>
      <w:r>
        <w:separator/>
      </w:r>
    </w:p>
  </w:footnote>
  <w:footnote w:type="continuationSeparator" w:id="0">
    <w:p w:rsidR="00EA17CA" w:rsidRDefault="00EA17C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068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3B3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69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51"/>
    <w:rsid w:val="002F4ABE"/>
    <w:rsid w:val="003018BA"/>
    <w:rsid w:val="0030395F"/>
    <w:rsid w:val="00305C92"/>
    <w:rsid w:val="003151C5"/>
    <w:rsid w:val="00324749"/>
    <w:rsid w:val="003343CF"/>
    <w:rsid w:val="003423EB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AAC"/>
    <w:rsid w:val="004968E2"/>
    <w:rsid w:val="004A1B80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19D6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90F"/>
    <w:rsid w:val="006A676C"/>
    <w:rsid w:val="006B2FD8"/>
    <w:rsid w:val="006D050F"/>
    <w:rsid w:val="006D6139"/>
    <w:rsid w:val="006E5D65"/>
    <w:rsid w:val="006F1282"/>
    <w:rsid w:val="006F1FBC"/>
    <w:rsid w:val="006F2EB7"/>
    <w:rsid w:val="006F31E2"/>
    <w:rsid w:val="00706544"/>
    <w:rsid w:val="007072BA"/>
    <w:rsid w:val="0071620A"/>
    <w:rsid w:val="0072417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16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6CC"/>
    <w:rsid w:val="008449B3"/>
    <w:rsid w:val="00850BD7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2232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910"/>
    <w:rsid w:val="00C61DC5"/>
    <w:rsid w:val="00C66F55"/>
    <w:rsid w:val="00C67E92"/>
    <w:rsid w:val="00C70A26"/>
    <w:rsid w:val="00C766DF"/>
    <w:rsid w:val="00C94B98"/>
    <w:rsid w:val="00CA2B96"/>
    <w:rsid w:val="00CA5089"/>
    <w:rsid w:val="00CB4939"/>
    <w:rsid w:val="00CD6897"/>
    <w:rsid w:val="00CE5BAC"/>
    <w:rsid w:val="00CF25BE"/>
    <w:rsid w:val="00CF748B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4CB7"/>
    <w:rsid w:val="00D8075B"/>
    <w:rsid w:val="00D8105F"/>
    <w:rsid w:val="00D8678B"/>
    <w:rsid w:val="00D950CC"/>
    <w:rsid w:val="00DA2114"/>
    <w:rsid w:val="00DE09C0"/>
    <w:rsid w:val="00DE4A14"/>
    <w:rsid w:val="00DF320D"/>
    <w:rsid w:val="00DF48F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7CA"/>
    <w:rsid w:val="00EA2074"/>
    <w:rsid w:val="00EA4832"/>
    <w:rsid w:val="00EA4E9D"/>
    <w:rsid w:val="00EA5EB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B00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5AAF0"/>
  <w15:docId w15:val="{978A5B29-7DE3-4BDC-8388-B36646AA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2BF0C-9C18-4FD0-8204-535B03EC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</TotalTime>
  <Pages>1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</cp:revision>
  <cp:lastPrinted>2019-02-06T12:12:00Z</cp:lastPrinted>
  <dcterms:created xsi:type="dcterms:W3CDTF">2023-10-02T12:20:00Z</dcterms:created>
  <dcterms:modified xsi:type="dcterms:W3CDTF">2024-10-24T07:50:00Z</dcterms:modified>
</cp:coreProperties>
</file>